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4365E" w:rsidR="00A4365E" w:rsidP="00A4365E" w:rsidRDefault="00A4365E" w14:paraId="f51a508" w14:textId="f51a508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A4365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A4365E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TRGOVAČKI SUD U PAZINU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="008247C1"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szCs w:val="24"/>
          <w:lang w:eastAsia="hr-HR"/>
        </w:rPr>
        <w:t>St-383</w:t>
      </w:r>
      <w:r w:rsidRPr="00A4365E">
        <w:rPr>
          <w:rFonts w:eastAsia="Times New Roman" w:cs="Arial"/>
          <w:bCs/>
          <w:szCs w:val="24"/>
          <w:lang w:eastAsia="hr-HR"/>
        </w:rPr>
        <w:t>/2024-</w:t>
      </w:r>
      <w:r w:rsidR="008247C1">
        <w:rPr>
          <w:rFonts w:eastAsia="Times New Roman" w:cs="Arial"/>
          <w:bCs/>
          <w:szCs w:val="24"/>
          <w:lang w:eastAsia="hr-HR"/>
        </w:rPr>
        <w:t>37</w:t>
      </w:r>
    </w:p>
    <w:p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446932" w:rsidP="00A4365E" w:rsidRDefault="00446932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Z A P I S N I K</w:t>
      </w:r>
    </w:p>
    <w:p w:rsidRPr="00A4365E" w:rsidR="00A4365E" w:rsidP="00A4365E" w:rsidRDefault="00A436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od 3. rujna 2025.</w:t>
      </w:r>
    </w:p>
    <w:p w:rsidRPr="00A4365E" w:rsidR="00A4365E" w:rsidP="00A4365E" w:rsidRDefault="00A436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A4365E" w:rsidR="00A4365E" w:rsidP="00A4365E" w:rsidRDefault="00A436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A4365E" w:rsidR="00A4365E" w:rsidP="00A4365E" w:rsidRDefault="00A4365E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647F6D">
        <w:rPr>
          <w:rFonts w:cs="Arial"/>
        </w:rPr>
        <w:t>AGENCIJA M.I.P. d.o.o.</w:t>
      </w:r>
      <w:r w:rsidR="008247C1">
        <w:rPr>
          <w:rFonts w:cs="Arial"/>
        </w:rPr>
        <w:t xml:space="preserve"> u stečaju</w:t>
      </w:r>
      <w:r w:rsidRPr="00647F6D">
        <w:rPr>
          <w:rFonts w:cs="Arial"/>
        </w:rPr>
        <w:t>, Tinjan, Brečevići, Banki 28, OIB: 12323886976</w:t>
      </w:r>
    </w:p>
    <w:p w:rsidR="00A4365E" w:rsidP="00A4365E" w:rsidRDefault="00A4365E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A4365E" w:rsidR="00446932" w:rsidP="00A4365E" w:rsidRDefault="00446932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OD SUDA PRISUTNI:</w:t>
      </w: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Početak u 14:00 sati.</w:t>
      </w: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Ročište je javno.</w:t>
      </w: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446932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46932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46932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46932">
        <w:rPr>
          <w:rFonts w:eastAsia="Times New Roman" w:cs="Arial"/>
          <w:bCs/>
          <w:szCs w:val="24"/>
          <w:lang w:eastAsia="hr-HR"/>
        </w:rPr>
        <w:t>- stečajn</w:t>
      </w:r>
      <w:r w:rsidRPr="00446932" w:rsidR="008247C1">
        <w:rPr>
          <w:rFonts w:eastAsia="Times New Roman" w:cs="Arial"/>
          <w:bCs/>
          <w:szCs w:val="24"/>
          <w:lang w:eastAsia="hr-HR"/>
        </w:rPr>
        <w:t>a</w:t>
      </w:r>
      <w:r w:rsidRPr="00446932">
        <w:rPr>
          <w:rFonts w:eastAsia="Times New Roman" w:cs="Arial"/>
          <w:bCs/>
          <w:szCs w:val="24"/>
          <w:lang w:eastAsia="hr-HR"/>
        </w:rPr>
        <w:t xml:space="preserve"> upravitelj</w:t>
      </w:r>
      <w:r w:rsidRPr="00446932" w:rsidR="008247C1">
        <w:rPr>
          <w:rFonts w:eastAsia="Times New Roman" w:cs="Arial"/>
          <w:bCs/>
          <w:szCs w:val="24"/>
          <w:lang w:eastAsia="hr-HR"/>
        </w:rPr>
        <w:t>ica</w:t>
      </w:r>
      <w:r w:rsidRPr="00446932">
        <w:rPr>
          <w:rFonts w:eastAsia="Times New Roman" w:cs="Arial"/>
          <w:bCs/>
          <w:szCs w:val="24"/>
          <w:lang w:eastAsia="hr-HR"/>
        </w:rPr>
        <w:t xml:space="preserve"> Mira Pavić Peteh</w:t>
      </w:r>
      <w:r w:rsidRPr="00446932" w:rsidR="00446932">
        <w:rPr>
          <w:rFonts w:eastAsia="Times New Roman" w:cs="Arial"/>
          <w:bCs/>
          <w:szCs w:val="24"/>
          <w:lang w:eastAsia="hr-HR"/>
        </w:rPr>
        <w:t>, na daljinu</w:t>
      </w:r>
    </w:p>
    <w:p w:rsidRPr="00446932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46932">
        <w:rPr>
          <w:rFonts w:eastAsia="Times New Roman" w:cs="Arial"/>
          <w:bCs/>
          <w:szCs w:val="24"/>
          <w:lang w:eastAsia="hr-HR"/>
        </w:rPr>
        <w:t xml:space="preserve">- za vjerovnika Republiku Hrvatsku zastupnik po zakonu Željko Perčinlić, zamjenik u </w:t>
      </w:r>
    </w:p>
    <w:p w:rsidRPr="00446932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446932">
        <w:rPr>
          <w:rFonts w:eastAsia="Times New Roman" w:cs="Arial"/>
          <w:bCs/>
          <w:szCs w:val="24"/>
          <w:lang w:eastAsia="hr-HR"/>
        </w:rPr>
        <w:t xml:space="preserve">  ŽDO u Puli</w:t>
      </w:r>
      <w:r w:rsidRPr="00446932" w:rsidR="00446932">
        <w:rPr>
          <w:rFonts w:eastAsia="Times New Roman" w:cs="Arial"/>
          <w:bCs/>
          <w:szCs w:val="24"/>
          <w:lang w:eastAsia="hr-HR"/>
        </w:rPr>
        <w:t>, na daljinu</w:t>
      </w:r>
    </w:p>
    <w:p w:rsidRPr="00446932"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ab/>
        <w:t>Utvrđuje se da je za ovo ročište poziv vjerovnicima istaknut na e-Oglasnoj ploči suda dana 21.8.2025.</w:t>
      </w:r>
    </w:p>
    <w:p w:rsidRPr="00A4365E"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21. kolovoza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A4365E" w:rsidR="00A4365E" w:rsidP="00A4365E" w:rsidRDefault="00A4365E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DF2607">
        <w:rPr>
          <w:rFonts w:eastAsia="Times New Roman" w:cs="Arial"/>
          <w:szCs w:val="24"/>
          <w:lang w:eastAsia="hr-HR"/>
        </w:rPr>
        <w:t>1.</w:t>
      </w:r>
      <w:r w:rsidRPr="00DF2607">
        <w:rPr>
          <w:rFonts w:eastAsia="Times New Roman" w:cs="Arial"/>
          <w:szCs w:val="24"/>
          <w:lang w:eastAsia="hr-HR"/>
        </w:rPr>
        <w:tab/>
        <w:t>Izvješće stečajnog upravitelja o dosadašnjem tijeku stečajnog postupka i stanju stečajne mase.</w:t>
      </w:r>
    </w:p>
    <w:p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2.</w:t>
      </w:r>
      <w:r>
        <w:rPr>
          <w:rFonts w:eastAsia="Times New Roman" w:cs="Arial"/>
          <w:szCs w:val="24"/>
          <w:lang w:eastAsia="hr-HR"/>
        </w:rPr>
        <w:tab/>
        <w:t>Donošenje odluke</w:t>
      </w:r>
      <w:r w:rsidRPr="00951843">
        <w:rPr>
          <w:rFonts w:eastAsia="Times New Roman" w:cs="Arial"/>
          <w:szCs w:val="24"/>
          <w:lang w:eastAsia="hr-HR"/>
        </w:rPr>
        <w:t xml:space="preserve"> o načinu glasovanja o planu restrukturiranja društva Banko transporti d.o.o.</w:t>
      </w:r>
    </w:p>
    <w:p w:rsidRPr="008F598C"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3</w:t>
      </w:r>
      <w:r w:rsidRPr="008F598C">
        <w:rPr>
          <w:rFonts w:eastAsia="Times New Roman" w:cs="Arial"/>
          <w:szCs w:val="24"/>
          <w:lang w:eastAsia="hr-HR"/>
        </w:rPr>
        <w:t>.</w:t>
      </w:r>
      <w:r w:rsidRPr="008F598C">
        <w:rPr>
          <w:rFonts w:eastAsia="Times New Roman" w:cs="Arial"/>
          <w:szCs w:val="24"/>
          <w:lang w:eastAsia="hr-HR"/>
        </w:rPr>
        <w:tab/>
      </w:r>
      <w:r>
        <w:rPr>
          <w:rFonts w:eastAsia="Times New Roman" w:cs="Arial"/>
          <w:szCs w:val="24"/>
          <w:lang w:eastAsia="hr-HR"/>
        </w:rPr>
        <w:t>Razno</w:t>
      </w:r>
      <w:r w:rsidRPr="008F598C">
        <w:rPr>
          <w:rFonts w:eastAsia="Times New Roman" w:cs="Arial"/>
          <w:szCs w:val="24"/>
          <w:lang w:eastAsia="hr-HR"/>
        </w:rPr>
        <w:t>.</w:t>
      </w:r>
    </w:p>
    <w:p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Pr="00A4365E" w:rsidR="00A4365E" w:rsidP="00A4365E" w:rsidRDefault="0044693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Stečajna</w:t>
      </w:r>
      <w:r w:rsidRPr="00A4365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navodi da je stanje stečajne mase i tijeka postupka nepromijenjeno u odnosu na pisana izvješća koja je u spis dostavila ranije.</w:t>
      </w:r>
    </w:p>
    <w:p w:rsidRPr="00A4365E"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Prelazi se na točku 2. dnevnog reda:</w:t>
      </w:r>
    </w:p>
    <w:p w:rsidRPr="00A4365E" w:rsidR="00A4365E" w:rsidP="00A4365E" w:rsidRDefault="0044693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Vjerovnik Republika Hrvatska, koji čini skupštinu na današnjem ročištu donosi odluku da stečajna</w:t>
      </w:r>
      <w:r w:rsidRPr="00A4365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 glasa protiv plana restrukturiranja BANKO TRANSPORTI d.o.o.</w:t>
      </w:r>
    </w:p>
    <w:p w:rsidRPr="00A4365E" w:rsidR="00A4365E" w:rsidP="00A4365E" w:rsidRDefault="00A4365E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446932" w:rsidP="00446932" w:rsidRDefault="00446932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Prelazi se na točku 3</w:t>
      </w:r>
      <w:r w:rsidRPr="00A4365E">
        <w:rPr>
          <w:rFonts w:eastAsia="Times New Roman" w:cs="Arial"/>
          <w:bCs/>
          <w:szCs w:val="24"/>
          <w:lang w:eastAsia="hr-HR"/>
        </w:rPr>
        <w:t>. dnevnog reda:</w:t>
      </w:r>
    </w:p>
    <w:p w:rsidRPr="00A4365E" w:rsidR="00A4365E" w:rsidP="00A4365E" w:rsidRDefault="00446932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>Nema navoda.</w:t>
      </w:r>
    </w:p>
    <w:p w:rsidRPr="00A4365E" w:rsidR="00A4365E" w:rsidP="00446932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446932" w:rsidR="00A4365E" w:rsidP="00A4365E" w:rsidRDefault="00A436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46932">
        <w:rPr>
          <w:rFonts w:eastAsia="Times New Roman" w:cs="Arial"/>
          <w:bCs/>
          <w:szCs w:val="24"/>
          <w:lang w:eastAsia="hr-HR"/>
        </w:rPr>
        <w:tab/>
        <w:t xml:space="preserve">S obzirom da se ročište održava na daljinu, </w:t>
      </w:r>
      <w:r w:rsidRPr="00446932" w:rsidR="00446932">
        <w:rPr>
          <w:rFonts w:eastAsia="Times New Roman" w:cs="Arial"/>
          <w:bCs/>
          <w:szCs w:val="24"/>
          <w:lang w:eastAsia="hr-HR"/>
        </w:rPr>
        <w:t>prisutni</w:t>
      </w:r>
      <w:r w:rsidRPr="00446932">
        <w:rPr>
          <w:rFonts w:eastAsia="Times New Roman" w:cs="Arial"/>
          <w:bCs/>
          <w:szCs w:val="24"/>
          <w:lang w:eastAsia="hr-HR"/>
        </w:rPr>
        <w:t xml:space="preserve"> potvrđuju da su tijek sastava zapisnika pratili putem zvučnika i putem ekrana na svojim računalima te da nemaju prigovora na sastav zapisnika koji neće potpisivati a objaviti će se na e-Oglasnoj ploči suda.</w:t>
      </w:r>
    </w:p>
    <w:p w:rsidRPr="00A4365E" w:rsidR="00A4365E" w:rsidP="00A4365E" w:rsidRDefault="00A4365E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 Dovršeno u </w:t>
      </w:r>
      <w:r w:rsidR="00446932">
        <w:rPr>
          <w:rFonts w:eastAsia="Times New Roman" w:cs="Arial"/>
          <w:bCs/>
          <w:szCs w:val="24"/>
          <w:lang w:eastAsia="hr-HR"/>
        </w:rPr>
        <w:t>14</w:t>
      </w:r>
      <w:r w:rsidRPr="00A4365E">
        <w:rPr>
          <w:rFonts w:eastAsia="Times New Roman" w:cs="Arial"/>
          <w:bCs/>
          <w:szCs w:val="24"/>
          <w:lang w:eastAsia="hr-HR"/>
        </w:rPr>
        <w:t>:</w:t>
      </w:r>
      <w:r w:rsidR="00446932">
        <w:rPr>
          <w:rFonts w:eastAsia="Times New Roman" w:cs="Arial"/>
          <w:bCs/>
          <w:szCs w:val="24"/>
          <w:lang w:eastAsia="hr-HR"/>
        </w:rPr>
        <w:t>10</w:t>
      </w:r>
      <w:r w:rsidRPr="00A4365E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     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Sutkinja      </w:t>
      </w:r>
      <w:r w:rsidR="008247C1">
        <w:rPr>
          <w:rFonts w:eastAsia="Times New Roman" w:cs="Arial"/>
          <w:bCs/>
          <w:szCs w:val="24"/>
          <w:lang w:eastAsia="hr-HR"/>
        </w:rPr>
        <w:t xml:space="preserve">      </w:t>
      </w:r>
      <w:r w:rsidR="008247C1"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A4365E">
        <w:rPr>
          <w:rFonts w:eastAsia="Times New Roman" w:cs="Arial"/>
          <w:bCs/>
          <w:szCs w:val="24"/>
          <w:lang w:eastAsia="hr-HR"/>
        </w:rPr>
        <w:t xml:space="preserve"> upravitelj</w:t>
      </w:r>
      <w:r w:rsidR="008247C1">
        <w:rPr>
          <w:rFonts w:eastAsia="Times New Roman" w:cs="Arial"/>
          <w:bCs/>
          <w:szCs w:val="24"/>
          <w:lang w:eastAsia="hr-HR"/>
        </w:rPr>
        <w:t>ica</w:t>
      </w: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  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A4365E">
        <w:rPr>
          <w:rFonts w:eastAsia="Times New Roman" w:cs="Arial"/>
          <w:bCs/>
          <w:szCs w:val="24"/>
          <w:lang w:eastAsia="hr-HR"/>
        </w:rPr>
        <w:tab/>
      </w: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A4365E" w:rsidP="00A4365E" w:rsidRDefault="00A4365E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2410FA" w:rsidRDefault="002410FA"/>
    <w:sectPr w:rsidR="002410FA" w:rsidSect="00FF2C6B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4365E" w:rsidP="00A4365E" w:rsidRDefault="00A4365E">
      <w:pPr>
        <w:spacing w:after="0" w:line="240" w:lineRule="auto"/>
      </w:pPr>
      <w:r>
        <w:separator/>
      </w:r>
    </w:p>
  </w:endnote>
  <w:endnote w:type="continuationSeparator" w:id="0">
    <w:p w:rsidR="00A4365E" w:rsidP="00A4365E" w:rsidRDefault="00A43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4365E" w:rsidP="00A4365E" w:rsidRDefault="00A4365E">
      <w:pPr>
        <w:spacing w:after="0" w:line="240" w:lineRule="auto"/>
      </w:pPr>
      <w:r>
        <w:separator/>
      </w:r>
    </w:p>
  </w:footnote>
  <w:footnote w:type="continuationSeparator" w:id="0">
    <w:p w:rsidR="00A4365E" w:rsidP="00A4365E" w:rsidRDefault="00A43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A4365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2C548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A4365E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2C5481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A4365E" w:rsidR="0037515D" w:rsidP="00A4365E" w:rsidRDefault="00A4365E">
    <w:r>
      <w:t xml:space="preserve">                                                                  </w:t>
    </w:r>
    <w:r w:rsidRPr="000A1600">
      <w:tab/>
      <w:t xml:space="preserve">                                </w:t>
    </w:r>
    <w:r w:rsidR="008247C1">
      <w:t xml:space="preserve">    </w:t>
    </w:r>
    <w:r w:rsidRPr="00A4365E">
      <w:t>St-383/2024-</w:t>
    </w:r>
    <w:r w:rsidR="008247C1">
      <w:t>37</w:t>
    </w:r>
  </w:p>
  <w:p w:rsidR="00747C40" w:rsidRDefault="002C5481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65E"/>
    <w:rsid w:val="002410FA"/>
    <w:rsid w:val="002C5481"/>
    <w:rsid w:val="00446932"/>
    <w:rsid w:val="005A0EC7"/>
    <w:rsid w:val="008247C1"/>
    <w:rsid w:val="00A4365E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15B5D31-14EA-480B-B7DE-4D90DA3C142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4365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4365E"/>
  </w:style>
  <w:style w:type="character" w:styleId="Brojstranice">
    <w:name w:val="page number"/>
    <w:basedOn w:val="Zadanifontodlomka"/>
    <w:rsid w:val="00A4365E"/>
  </w:style>
  <w:style w:type="paragraph" w:styleId="Podnoje">
    <w:name w:val="footer"/>
    <w:basedOn w:val="Normal"/>
    <w:link w:val="PodnojeChar"/>
    <w:uiPriority w:val="99"/>
    <w:unhideWhenUsed/>
    <w:rsid w:val="00A4365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4365E"/>
  </w:style>
  <w:style w:type="character" w:styleId="Tekstrezerviranogmjesta">
    <w:name w:val="Placeholder Text"/>
    <w:basedOn w:val="Zadanifontodlomka"/>
    <w:uiPriority w:val="99"/>
    <w:semiHidden/>
    <w:rsid w:val="002C548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5481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C5481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C548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C5481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3. rujna 2025.</izvorni_sadrzaj>
    <derivirana_varijabla naziv="DomainObject.StvarniPocetakDatum_1">3. rujna 2025.</derivirana_varijabla>
  </DomainObject.StvarniPocetakDatum>
  <DomainObject.StvarniZavrsetakDatum>
    <izvorni_sadrzaj>3. rujna 2025.</izvorni_sadrzaj>
    <derivirana_varijabla naziv="DomainObject.StvarniZavrsetakDatum_1">3. rujna 2025.</derivirana_varijabla>
  </DomainObject.StvarniZavrsetakDatum>
  <DomainObject.PlaniraniZavrsetakDatum>
    <izvorni_sadrzaj>3. rujna 2025.</izvorni_sadrzaj>
    <derivirana_varijabla naziv="DomainObject.PlaniraniZavrsetakDatum_1">3. rujna 2025.</derivirana_varijabla>
  </DomainObject.PlaniraniZavrsetakDatum>
  <DomainObject.PlaniraniPocetakDatum>
    <izvorni_sadrzaj>3. rujna 2025.</izvorni_sadrzaj>
    <derivirana_varijabla naziv="DomainObject.PlaniraniPocetakDatum_1">3. rujna 2025.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14:10</izvorni_sadrzaj>
    <derivirana_varijabla naziv="DomainObject.StvarniZavrsetakVrijeme_1">14:10</derivirana_varijabla>
  </DomainObject.StvarniZavrsetakVrijeme>
  <DomainObject.PlaniraniZavrsetakVrijeme>
    <izvorni_sadrzaj>14:05</izvorni_sadrzaj>
    <derivirana_varijabla naziv="DomainObject.PlaniraniZavrsetakVrijeme_1">14:05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rujna 2025.</izvorni_sadrzaj>
    <derivirana_varijabla naziv="DomainObject.Zapisnik.DatumKreiranja_1">3.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St-383/2024-37</izvorni_sadrzaj>
    <derivirana_varijabla naziv="DomainObject.Zapisnik.Oznaka_1">St-383/2024-37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2024.</izvorni_sadrzaj>
    <derivirana_varijabla naziv="DomainObject.Predmet.DatumOsnivanja_1">8.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St-383/2024</izvorni_sadrzaj>
    <derivirana_varijabla naziv="DomainObject.Predmet.OznakaBroj_1">St-383/2024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AGENCIJA M.I.P. d.o.o., TINJAN</izvorni_sadrzaj>
    <derivirana_varijabla naziv="DomainObject.Predmet.ProtustrankaFormated_1">  AGENCIJA M.I.P. d.o.o., TINJAN</derivirana_varijabla>
  </DomainObject.Predmet.ProtustrankaFormated>
  <DomainObject.Predmet.ProtustrankaFormatedOIB>
    <izvorni_sadrzaj>  AGENCIJA M.I.P. d.o.o., TINJAN, OIB 12323886976</izvorni_sadrzaj>
    <derivirana_varijabla naziv="DomainObject.Predmet.ProtustrankaFormatedOIB_1">  AGENCIJA M.I.P. d.o.o., TINJAN, OIB 12323886976</derivirana_varijabla>
  </DomainObject.Predmet.ProtustrankaFormatedOIB>
  <DomainObject.Predmet.ProtustrankaFormatedWithAdress>
    <izvorni_sadrzaj> AGENCIJA M.I.P. d.o.o., TINJAN, Brečevići, Banki 28, 52000 Tinjan</izvorni_sadrzaj>
    <derivirana_varijabla naziv="DomainObject.Predmet.ProtustrankaFormatedWithAdress_1"> AGENCIJA M.I.P. d.o.o., TINJAN, Brečevići, Banki 28, 52000 Tinjan</derivirana_varijabla>
  </DomainObject.Predmet.ProtustrankaFormatedWithAdress>
  <DomainObject.Predmet.ProtustrankaFormatedWithAdressOIB>
    <izvorni_sadrzaj> AGENCIJA M.I.P. d.o.o., TINJAN, OIB 12323886976, Brečevići, Banki 28, 52000 Tinjan</izvorni_sadrzaj>
    <derivirana_varijabla naziv="DomainObject.Predmet.ProtustrankaFormatedWithAdressOIB_1"> AGENCIJA M.I.P. d.o.o., TINJAN, OIB 12323886976, Brečevići, Banki 28, 52000 Tinjan</derivirana_varijabla>
  </DomainObject.Predmet.ProtustrankaFormatedWithAdressOIB>
  <DomainObject.Predmet.ProtustrankaWithAdress>
    <izvorni_sadrzaj>AGENCIJA M.I.P. d.o.o., TINJAN Brečevići, Banki 28, 52000 Tinjan</izvorni_sadrzaj>
    <derivirana_varijabla naziv="DomainObject.Predmet.ProtustrankaWithAdress_1">AGENCIJA M.I.P. d.o.o., TINJAN Brečevići, Banki 28, 52000 Tinjan</derivirana_varijabla>
  </DomainObject.Predmet.ProtustrankaWithAdress>
  <DomainObject.Predmet.ProtustrankaWithAdressOIB>
    <izvorni_sadrzaj>AGENCIJA M.I.P. d.o.o., TINJAN, OIB 12323886976, Brečevići, Banki 28, 52000 Tinjan</izvorni_sadrzaj>
    <derivirana_varijabla naziv="DomainObject.Predmet.ProtustrankaWithAdressOIB_1">AGENCIJA M.I.P. d.o.o., TINJAN, OIB 12323886976, Brečevići, Banki 28, 52000 Tinjan</derivirana_varijabla>
  </DomainObject.Predmet.ProtustrankaWithAdressOIB>
  <DomainObject.Predmet.ProtustrankaNazivFormated>
    <izvorni_sadrzaj>AGENCIJA M.I.P. d.o.o., TINJAN</izvorni_sadrzaj>
    <derivirana_varijabla naziv="DomainObject.Predmet.ProtustrankaNazivFormated_1">AGENCIJA M.I.P. d.o.o., TINJAN</derivirana_varijabla>
  </DomainObject.Predmet.ProtustrankaNazivFormated>
  <DomainObject.Predmet.ProtustrankaNazivFormatedOIB>
    <izvorni_sadrzaj>AGENCIJA M.I.P. d.o.o., TINJAN, OIB 12323886976</izvorni_sadrzaj>
    <derivirana_varijabla naziv="DomainObject.Predmet.ProtustrankaNazivFormatedOIB_1">AGENCIJA M.I.P. d.o.o., TINJAN, OIB 12323886976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Puli; ERSTE&amp;STEIERMÄRKISCHE BANKA dioničko društvo; ISTARSKA KREDITNA BANKA UMAG  dioničko društvo</izvorni_sadrzaj>
    <derivirana_varijabla naziv="DomainObject.Predmet.StrankaFormated_1">  REPUBLIKA HRVATSKA, Ministarstvo financija, Porezna uprava zastupanog po punomoćniku Županijsko državno odvjetništvo u Puli; ERSTE&amp;STEIERMÄRKISCHE BANKA dioničko društvo; ISTARSKA KREDITNA BANKA UMAG  dioničko društvo</derivirana_varijabla>
  </DomainObject.Predmet.StrankaFormated>
  <DomainObject.Predmet.StrankaFormatedOIB>
    <izvorni_sadrzaj>  REPUBLIKA HRVATSKA, Ministarstvo financija, Porezna uprava, OIB 52634238587 zastupanog po punomoćniku Županijsko državno odvjetništvo u Puli; ERSTE&amp;STEIERMÄRKISCHE BANKA dioničko društvo, OIB 23057039320; ISTARSKA KREDITNA BANKA UMAG  dioničko društvo, OIB 65723536010</izvorni_sadrzaj>
    <derivirana_varijabla naziv="DomainObject.Predmet.StrankaFormatedOIB_1">  REPUBLIKA HRVATSKA, Ministarstvo financija, Porezna uprava, OIB 52634238587 zastupanog po punomoćniku Županijsko državno odvjetništvo u Puli; ERSTE&amp;STEIERMÄRKISCHE BANKA dioničko društvo, OIB 23057039320; ISTARSKA KREDITNA BANKA UMAG  dioničko društvo, OIB 65723536010</derivirana_varijabla>
  </DomainObject.Predmet.StrankaFormatedOIB>
  <DomainObject.Predmet.StrankaFormatedWithAdress>
    <izvorni_sadrzaj> REPUBLIKA HRVATSKA, Ministarstvo financija, Porezna uprava, Boškovićeva 5, 10000 Zagreb zastupanog po punomoćniku Županijsko državno odvjetništvo u Puli; ERSTE&amp;STEIERMÄRKISCHE BANKA dioničko društvo, Jadranski trg 3a, 51000 Rijeka; ISTARSKA KREDITNA BANKA UMAG  dioničko društvo, Ulica Ernesta Miloša - Via Ernest Miloš 1, 52470 Umag</izvorni_sadrzaj>
    <derivirana_varijabla naziv="DomainObject.Predmet.StrankaFormatedWithAdress_1"> REPUBLIKA HRVATSKA, Ministarstvo financija, Porezna uprava, Boškovićeva 5, 10000 Zagreb zastupanog po punomoćniku Županijsko državno odvjetništvo u Puli; ERSTE&amp;STEIERMÄRKISCHE BANKA dioničko društvo, Jadranski trg 3a, 51000 Rijeka; ISTARSKA KREDITNA BANKA UMAG  dioničko društvo, Ulica Ernesta Miloša - Via Ernest Miloš 1, 52470 Umag</derivirana_varijabla>
  </DomainObject.Predmet.StrankaFormatedWithAdress>
  <DomainObject.Predmet.StrankaFormatedWithAdressOIB>
    <izvorni_sadrzaj> REPUBLIKA HRVATSKA, Ministarstvo financija, Porezna uprava, OIB 52634238587, Boškovićeva 5, 10000 Zagreb zastupanog po punomoćniku Županijsko državno odvjetništvo u Puli; ERSTE&amp;STEIERMÄRKISCHE BANKA dioničko društvo, OIB 23057039320, Jadranski trg 3a, 51000 Rijeka; ISTARSKA KREDITNA BANKA UMAG  dioničko društvo, OIB 65723536010, Ulica Ernesta Miloša - Via Ernest Miloš 1, 52470 Umag</izvorni_sadrzaj>
    <derivirana_varijabla naziv="DomainObject.Predmet.StrankaFormatedWithAdressOIB_1"> REPUBLIKA HRVATSKA, Ministarstvo financija, Porezna uprava, OIB 52634238587, Boškovićeva 5, 10000 Zagreb zastupanog po punomoćniku Županijsko državno odvjetništvo u Puli; ERSTE&amp;STEIERMÄRKISCHE BANKA dioničko društvo, OIB 23057039320, Jadranski trg 3a, 51000 Rijeka; ISTARSKA KREDITNA BANKA UMAG  dioničko društvo, OIB 65723536010, Ulica Ernesta Miloša - Via Ernest Miloš 1, 52470 Umag</derivirana_varijabla>
  </DomainObject.Predmet.StrankaFormatedWithAdressOIB>
  <DomainObject.Predmet.StrankaWithAdress>
    <izvorni_sadrzaj>REPUBLIKA HRVATSKA, Ministarstvo financija, Porezna uprava Boškovićeva 5,10000 Zagreb,ERSTE&amp;STEIERMÄRKISCHE BANKA dioničko društvo Jadranski trg 3a,51000 Rijeka,ISTARSKA KREDITNA BANKA UMAG  dioničko društvo Ulica Ernesta Miloša - Via Ernest Miloš 1,52470 Umag</izvorni_sadrzaj>
    <derivirana_varijabla naziv="DomainObject.Predmet.StrankaWithAdress_1">REPUBLIKA HRVATSKA, Ministarstvo financija, Porezna uprava Boškovićeva 5,10000 Zagreb,ERSTE&amp;STEIERMÄRKISCHE BANKA dioničko društvo Jadranski trg 3a,51000 Rijeka,ISTARSKA KREDITNA BANKA UMAG  dioničko društvo Ulica Ernesta Miloša - Via Ernest Miloš 1,52470 Umag</derivirana_varijabla>
  </DomainObject.Predmet.StrankaWithAdress>
  <DomainObject.Predmet.StrankaWithAdressOIB>
    <izvorni_sadrzaj>REPUBLIKA HRVATSKA, Ministarstvo financija, Porezna uprava, OIB 52634238587, Boškovićeva 5,10000 Zagreb,ERSTE&amp;STEIERMÄRKISCHE BANKA dioničko društvo, OIB 23057039320, Jadranski trg 3a,51000 Rijeka,ISTARSKA KREDITNA BANKA UMAG  dioničko društvo, OIB 65723536010, Ulica Ernesta Miloša - Via Ernest Miloš 1,52470 Umag</izvorni_sadrzaj>
    <derivirana_varijabla naziv="DomainObject.Predmet.StrankaWithAdressOIB_1">REPUBLIKA HRVATSKA, Ministarstvo financija, Porezna uprava, OIB 52634238587, Boškovićeva 5,10000 Zagreb,ERSTE&amp;STEIERMÄRKISCHE BANKA dioničko društvo, OIB 23057039320, Jadranski trg 3a,51000 Rijeka,ISTARSKA KREDITNA BANKA UMAG  dioničko društvo, OIB 65723536010, Ulica Ernesta Miloša - Via Ernest Miloš 1,52470 Umag</derivirana_varijabla>
  </DomainObject.Predmet.StrankaWithAdressOIB>
  <DomainObject.Predmet.StrankaNazivFormated>
    <izvorni_sadrzaj>REPUBLIKA HRVATSKA, Ministarstvo financija, Porezna uprava,ERSTE&amp;STEIERMÄRKISCHE BANKA dioničko društvo,ISTARSKA KREDITNA BANKA UMAG  dioničko društvo</izvorni_sadrzaj>
    <derivirana_varijabla naziv="DomainObject.Predmet.StrankaNazivFormated_1">REPUBLIKA HRVATSKA, Ministarstvo financija, Porezna uprava,ERSTE&amp;STEIERMÄRKISCHE BANKA dioničko društvo,ISTARSKA KREDITNA BANKA UMAG  dioničko društvo</derivirana_varijabla>
  </DomainObject.Predmet.StrankaNazivFormated>
  <DomainObject.Predmet.StrankaNazivFormatedOIB>
    <izvorni_sadrzaj>REPUBLIKA HRVATSKA, Ministarstvo financija, Porezna uprava, OIB 52634238587,ERSTE&amp;STEIERMÄRKISCHE BANKA dioničko društvo, OIB 23057039320,ISTARSKA KREDITNA BANKA UMAG  dioničko društvo, OIB 65723536010</izvorni_sadrzaj>
    <derivirana_varijabla naziv="DomainObject.Predmet.StrankaNazivFormatedOIB_1">REPUBLIKA HRVATSKA, Ministarstvo financija, Porezna uprava, OIB 52634238587,ERSTE&amp;STEIERMÄRKISCHE BANKA dioničko društvo, OIB 23057039320,ISTARSKA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406017.85</izvorni_sadrzaj>
    <derivirana_varijabla naziv="DomainObject.Predmet.TrenutnaVrijednost_1">406017.85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 zastupanog po punomoćniku Županijsko državno odvjetništvo u Puli</item>
      <item>ERSTE&amp;STEIERMÄRKISCHE BANKA dioničko društvo</item>
      <item>ISTARSKA KREDITNA BANKA UMAG  dioničko društvo</item>
    </izvorni_sadrzaj>
    <derivirana_varijabla naziv="DomainObject.Predmet.StrankaListFormated_1">
      <item>REPUBLIKA HRVATSKA, Ministarstvo financija, Porezna uprava zastupanog po punomoćniku Županijsko državno odvjetništvo u Puli</item>
      <item>ERSTE&amp;STEIERMÄRKISCHE BANKA dioničko društvo</item>
      <item>ISTARSKA KREDITNA BANKA UMAG  dioničko društvo</item>
    </derivirana_varijabla>
  </DomainObject.Predmet.StrankaListFormated>
  <DomainObject.Predmet.StrankaListFormatedOIB>
    <izvorni_sadrzaj>
      <item>REPUBLIKA HRVATSKA, Ministarstvo financija, Porezna uprava, OIB 52634238587 zastupanog po punomoćniku Županijsko državno odvjetništvo u Puli</item>
      <item>ERSTE&amp;STEIERMÄRKISCHE BANKA dioničko društvo, OIB 23057039320</item>
      <item>ISTARSKA KREDITNA BANKA UMAG  dioničko društvo, OIB 65723536010</item>
    </izvorni_sadrzaj>
    <derivirana_varijabla naziv="DomainObject.Predmet.StrankaListFormatedOIB_1">
      <item>REPUBLIKA HRVATSKA, Ministarstvo financija, Porezna uprava, OIB 52634238587 zastupanog po punomoćniku Županijsko državno odvjetništvo u Puli</item>
      <item>ERSTE&amp;STEIERMÄRKISCHE BANKA dioničko društvo, OIB 23057039320</item>
      <item>ISTARSKA KREDITNA BANKA UMAG  dioničko društvo, OIB 65723536010</item>
    </derivirana_varijabla>
  </DomainObject.Predmet.StrankaListFormatedOIB>
  <DomainObject.Predmet.StrankaListFormatedWithAdress>
    <izvorni_sadrzaj>
      <item>REPUBLIKA HRVATSKA, Ministarstvo financija, Porezna uprava, Boškovićeva 5, 10000 Zagreb zastupanog po punomoćniku Županijsko državno odvjetništvo u Puli</item>
      <item>ERSTE&amp;STEIERMÄRKISCHE BANKA dioničko društvo, Jadranski trg 3a, 51000 Rijeka</item>
      <item>ISTARSKA KREDITNA BANKA UMAG  dioničko društvo, Ulica Ernesta Miloša - Via Ernest Miloš 1, 52470 Umag</item>
    </izvorni_sadrzaj>
    <derivirana_varijabla naziv="DomainObject.Predmet.StrankaListFormatedWithAdress_1">
      <item>REPUBLIKA HRVATSKA, Ministarstvo financija, Porezna uprava, Boškovićeva 5, 10000 Zagreb zastupanog po punomoćniku Županijsko državno odvjetništvo u Puli</item>
      <item>ERSTE&amp;STEIERMÄRKISCHE BANKA dioničko društvo, Jadranski trg 3a, 51000 Rijeka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REPUBLIKA HRVATSKA, Ministarstvo financija, Porezna uprava, OIB 52634238587, Boškovićeva 5, 10000 Zagreb zastupanog po punomoćniku Županijsko državno odvjetništvo u Puli</item>
      <item>ERSTE&amp;STEIERMÄRKISCHE BANKA dioničko društvo, OIB 23057039320, Jadranski trg 3a, 51000 Rijeka</item>
      <item>ISTARSKA KREDITNA BANKA UMAG  dioničko društvo, OIB 65723536010, Ulica Ernesta Miloša - Via Ernest Miloš 1, 52470 Umag</item>
    </izvorni_sadrzaj>
    <derivirana_varijabla naziv="DomainObject.Predmet.StrankaListFormatedWithAdressOIB_1">
      <item>REPUBLIKA HRVATSKA, Ministarstvo financija, Porezna uprava, OIB 52634238587, Boškovićeva 5, 10000 Zagreb zastupanog po punomoćniku Županijsko državno odvjetništvo u Puli</item>
      <item>ERSTE&amp;STEIERMÄRKISCHE BANKA dioničko društvo, OIB 23057039320, Jadranski trg 3a, 51000 Rijeka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REPUBLIKA HRVATSKA, Ministarstvo financija, Porezna uprava</item>
      <item>ERSTE&amp;STEIERMÄRKISCHE BANKA dioničko društvo</item>
      <item>ISTARSKA KREDITNA BANKA UMAG  dioničko društvo</item>
    </izvorni_sadrzaj>
    <derivirana_varijabla naziv="DomainObject.Predmet.StrankaListNazivFormated_1">
      <item>REPUBLIKA HRVATSKA, Ministarstvo financija, Porezna uprava</item>
      <item>ERSTE&amp;STEIERMÄRKISCHE BANKA dioničko društvo</item>
      <item>ISTARSKA KREDITNA BANKA UMAG  dioničko društvo</item>
    </derivirana_varijabla>
  </DomainObject.Predmet.StrankaListNazivFormated>
  <DomainObject.Predmet.StrankaListNazivFormatedOIB>
    <izvorni_sadrzaj>
      <item>REPUBLIKA HRVATSKA, Ministarstvo financija, Porezna uprava, OIB 52634238587</item>
      <item>ERSTE&amp;STEIERMÄRKISCHE BANKA dioničko društvo, OIB 23057039320</item>
      <item>ISTARSKA KREDITNA BANKA UMAG  dioničko društvo, OIB 65723536010</item>
    </izvorni_sadrzaj>
    <derivirana_varijabla naziv="DomainObject.Predmet.StrankaListNazivFormatedOIB_1">
      <item>REPUBLIKA HRVATSKA, Ministarstvo financija, Porezna uprava, OIB 52634238587</item>
      <item>ERSTE&amp;STEIERMÄRKISCHE BANKA dioničko društvo, OIB 23057039320</item>
      <item>ISTARSKA KREDITNA BANKA UMAG  dioničko društvo, OIB 65723536010</item>
    </derivirana_varijabla>
  </DomainObject.Predmet.StrankaListNazivFormatedOIB>
  <DomainObject.Predmet.ProtuStrankaListFormated>
    <izvorni_sadrzaj>
      <item>AGENCIJA M.I.P. d.o.o., TINJAN</item>
    </izvorni_sadrzaj>
    <derivirana_varijabla naziv="DomainObject.Predmet.ProtuStrankaListFormated_1">
      <item>AGENCIJA M.I.P. d.o.o., TINJAN</item>
    </derivirana_varijabla>
  </DomainObject.Predmet.ProtuStrankaListFormated>
  <DomainObject.Predmet.ProtuStrankaListFormatedOIB>
    <izvorni_sadrzaj>
      <item>AGENCIJA M.I.P. d.o.o., TINJAN, OIB 12323886976</item>
    </izvorni_sadrzaj>
    <derivirana_varijabla naziv="DomainObject.Predmet.ProtuStrankaListFormatedOIB_1">
      <item>AGENCIJA M.I.P. d.o.o., TINJAN, OIB 12323886976</item>
    </derivirana_varijabla>
  </DomainObject.Predmet.ProtuStrankaListFormatedOIB>
  <DomainObject.Predmet.ProtuStrankaListFormatedWithAdress>
    <izvorni_sadrzaj>
      <item>AGENCIJA M.I.P. d.o.o., TINJAN, Brečevići, Banki 28, 52000 Tinjan</item>
    </izvorni_sadrzaj>
    <derivirana_varijabla naziv="DomainObject.Predmet.ProtuStrankaListFormatedWithAdress_1">
      <item>AGENCIJA M.I.P. d.o.o., TINJAN, Brečevići, Banki 28, 52000 Tinjan</item>
    </derivirana_varijabla>
  </DomainObject.Predmet.ProtuStrankaListFormatedWithAdress>
  <DomainObject.Predmet.ProtuStrankaListFormatedWithAdressOIB>
    <izvorni_sadrzaj>
      <item>AGENCIJA M.I.P. d.o.o., TINJAN, OIB 12323886976, Brečevići, Banki 28, 52000 Tinjan</item>
    </izvorni_sadrzaj>
    <derivirana_varijabla naziv="DomainObject.Predmet.ProtuStrankaListFormatedWithAdressOIB_1">
      <item>AGENCIJA M.I.P. d.o.o., TINJAN, OIB 12323886976, Brečevići, Banki 28, 52000 Tinjan</item>
    </derivirana_varijabla>
  </DomainObject.Predmet.ProtuStrankaListFormatedWithAdressOIB>
  <DomainObject.Predmet.ProtuStrankaListNazivFormated>
    <izvorni_sadrzaj>
      <item>AGENCIJA M.I.P. d.o.o., TINJAN</item>
    </izvorni_sadrzaj>
    <derivirana_varijabla naziv="DomainObject.Predmet.ProtuStrankaListNazivFormated_1">
      <item>AGENCIJA M.I.P. d.o.o., TINJAN</item>
    </derivirana_varijabla>
  </DomainObject.Predmet.ProtuStrankaListNazivFormated>
  <DomainObject.Predmet.ProtuStrankaListNazivFormatedOIB>
    <izvorni_sadrzaj>
      <item>AGENCIJA M.I.P. d.o.o., TINJAN, OIB 12323886976</item>
    </izvorni_sadrzaj>
    <derivirana_varijabla naziv="DomainObject.Predmet.ProtuStrankaListNazivFormatedOIB_1">
      <item>AGENCIJA M.I.P. d.o.o., TINJAN, OIB 12323886976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</item>
      <item>Dorica Banko</item>
    </izvorni_sadrzaj>
    <derivirana_varijabla naziv="DomainObject.Predmet.OstaliListFormated_1">
      <item>Županijsko državno odvjetništvo u Puli punomoćnik sudionika u postupku REPUBLIKA HRVATSKA, Ministarstvo financija, Porezna uprava</item>
      <item>Dorica Banko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</item>
      <item>Dorica Banko, OIB 51058840882</item>
    </izvorni_sadrzaj>
    <derivirana_varijabla naziv="DomainObject.Predmet.OstaliListFormatedOIB_1">
      <item>Županijsko državno odvjetništvo u Puli, OIB 93993757343 punomoćnik sudionika u postupku REPUBLIKA HRVATSKA, Ministarstvo financija, Porezna uprava</item>
      <item>Dorica Banko, OIB 51058840882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</item>
      <item>Dorica Banko, Banki 28, 52444 Brečevići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</item>
      <item>Dorica Banko, Banki 28, 52444 Brečevići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</item>
      <item>Dorica Banko, OIB 51058840882, Banki 28, 52444 Brečevići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</item>
      <item>Dorica Banko, OIB 51058840882, Banki 28, 52444 Brečevići</item>
    </derivirana_varijabla>
  </DomainObject.Predmet.OstaliListFormatedWithAdressOIB>
  <DomainObject.Predmet.OstaliListNazivFormated>
    <izvorni_sadrzaj>
      <item>Županijsko državno odvjetništvo u Puli</item>
      <item>Dorica Banko</item>
    </izvorni_sadrzaj>
    <derivirana_varijabla naziv="DomainObject.Predmet.OstaliListNazivFormated_1">
      <item>Županijsko državno odvjetništvo u Puli</item>
      <item>Dorica Banko</item>
    </derivirana_varijabla>
  </DomainObject.Predmet.OstaliListNazivFormated>
  <DomainObject.Predmet.OstaliListNazivFormatedOIB>
    <izvorni_sadrzaj>
      <item>Županijsko državno odvjetništvo u Puli, OIB 93993757343</item>
      <item>Dorica Banko, OIB 51058840882</item>
    </izvorni_sadrzaj>
    <derivirana_varijabla naziv="DomainObject.Predmet.OstaliListNazivFormatedOIB_1">
      <item>Županijsko državno odvjetništvo u Puli, OIB 93993757343</item>
      <item>Dorica Banko, OIB 51058840882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2025.</izvorni_sadrzaj>
    <derivirana_varijabla naziv="DomainObject.Datum_1">3. rujna 2025.</derivirana_varijabla>
  </DomainObject.Datum>
  <DomainObject.PoslovniBrojDokumenta>
    <izvorni_sadrzaj>St-383/2024-37</izvorni_sadrzaj>
    <derivirana_varijabla naziv="DomainObject.PoslovniBrojDokumenta_1">St-383/2024-37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AGENCIJA M.I.P. d.o.o., TINJAN</izvorni_sadrzaj>
    <derivirana_varijabla naziv="DomainObject.Predmet.ProtustrankaIDrugi_1">AGENCIJA M.I.P. d.o.o., TINJAN</derivirana_varijabla>
  </DomainObject.Predmet.ProtustrankaIDrugi>
  <DomainObject.Predmet.StrankaIDrugiAdressOIB>
    <izvorni_sadrzaj>REPUBLIKA HRVATSKA, Ministarstvo financija, Porezna uprava, OIB 52634238587, Boškovićeva 5, 10000 Zagreb i dr.</izvorni_sadrzaj>
    <derivirana_varijabla naziv="DomainObject.Predmet.StrankaIDrugiAdressOIB_1">REPUBLIKA HRVATSKA, Ministarstvo financija, Porezna uprava, OIB 52634238587, Boškovićeva 5, 10000 Zagreb i dr.</derivirana_varijabla>
  </DomainObject.Predmet.StrankaIDrugiAdressOIB>
  <DomainObject.Predmet.ProtustrankaIDrugiAdressOIB>
    <izvorni_sadrzaj>AGENCIJA M.I.P. d.o.o., TINJAN, OIB 12323886976, Brečevići, Banki 28, 52000 Tinjan</izvorni_sadrzaj>
    <derivirana_varijabla naziv="DomainObject.Predmet.ProtustrankaIDrugiAdressOIB_1">AGENCIJA M.I.P. d.o.o., TINJAN, OIB 12323886976, Brečevići, Banki 28, 52000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M.I.P. d.o.o., TINJAN</item>
      <item>REPUBLIKA HRVATSKA, Ministarstvo financija, Porezna uprava</item>
      <item>Županijsko državno odvjetništvo u Puli</item>
      <item>Dorica Banko</item>
      <item>ERSTE&amp;STEIERMÄRKISCHE BANKA dioničko društvo</item>
      <item>ISTARSKA KREDITNA BANKA UMAG  dioničko društvo</item>
    </izvorni_sadrzaj>
    <derivirana_varijabla naziv="DomainObject.Predmet.SudioniciListNaziv_1">
      <item>AGENCIJA M.I.P. d.o.o., TINJAN</item>
      <item>REPUBLIKA HRVATSKA, Ministarstvo financija, Porezna uprava</item>
      <item>Županijsko državno odvjetništvo u Puli</item>
      <item>Dorica Banko</item>
      <item>ERSTE&amp;STEIERMÄRKISCHE BANKA dioničko društvo</item>
      <item>ISTARSKA KREDITNA BANKA UMAG  dioničko društvo</item>
    </derivirana_varijabla>
  </DomainObject.Predmet.SudioniciListNaziv>
  <DomainObject.Predmet.SudioniciListAdressOIB>
    <izvorni_sadrzaj>
      <item>AGENCIJA M.I.P. d.o.o., TINJAN, OIB 12323886976, Brečevići, Banki 28,52000 Tinjan</item>
      <item>REPUBLIKA HRVATSKA, Ministarstvo financija, Porezna uprava, OIB 52634238587, Boškovićeva 5,10000 Zagreb</item>
      <item>Županijsko državno odvjetništvo u Puli, OIB 93993757343, Kranjčevićeva 8,52100 Pula</item>
      <item>Dorica Banko, OIB 51058840882, Banki 28,52444 Brečevići</item>
      <item>ERSTE&amp;STEIERMÄRKISCHE BANKA dioničko društvo, OIB 23057039320, Jadranski trg 3a,51000 Rijeka</item>
      <item>ISTARSKA KREDITNA BANKA UMAG  dioničko društvo, OIB 65723536010, Ulica Ernesta Miloša - Via Ernest Miloš 1,52470 Umag</item>
    </izvorni_sadrzaj>
    <derivirana_varijabla naziv="DomainObject.Predmet.SudioniciListAdressOIB_1">
      <item>AGENCIJA M.I.P. d.o.o., TINJAN, OIB 12323886976, Brečevići, Banki 28,52000 Tinjan</item>
      <item>REPUBLIKA HRVATSKA, Ministarstvo financija, Porezna uprava, OIB 52634238587, Boškovićeva 5,10000 Zagreb</item>
      <item>Županijsko državno odvjetništvo u Puli, OIB 93993757343, Kranjčevićeva 8,52100 Pula</item>
      <item>Dorica Banko, OIB 51058840882, Banki 28,52444 Brečevići</item>
      <item>ERSTE&amp;STEIERMÄRKISCHE BANKA dioničko društvo, OIB 23057039320, Jadranski trg 3a,51000 Rijeka</item>
      <item>ISTARSKA KREDITNA BANKA UMAG  dioničko društvo, OIB 65723536010, Ulica Ernesta Miloša - Via Ernest Miloš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12323886976</item>
      <item>, OIB 52634238587</item>
      <item>, OIB 93993757343</item>
      <item>, OIB 51058840882</item>
      <item>, OIB 23057039320</item>
      <item>, OIB 65723536010</item>
    </izvorni_sadrzaj>
    <derivirana_varijabla naziv="DomainObject.Predmet.SudioniciListNazivOIB_1">
      <item>, OIB 12323886976</item>
      <item>, OIB 52634238587</item>
      <item>, OIB 93993757343</item>
      <item>, OIB 51058840882</item>
      <item>, OIB 23057039320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Pavić Peteh, OIB 32562540731, Prisavlje 8, 10000 Zagreb</item>
    </izvorni_sadrzaj>
    <derivirana_varijabla naziv="DomainObject.Predmet.StecajniUpraviteljiListAddressOIB_1">
      <item>Mira Pavić Peteh, OIB 32562540731, Prisavlje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2024.</izvorni_sadrzaj>
    <derivirana_varijabla naziv="DomainObject.Predmet.DatumPocetkaProcesa_1">23.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034-011/24-07/28</izvorni_sadrzaj>
    <derivirana_varijabla naziv="DomainObject.PrviPodnesak.OznakaBrojPodnositelja_1">034-011/24-07/28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263</properties:Words>
  <properties:Characters>1478</properties:Characters>
  <properties:Lines>73</properties:Lines>
  <properties:Paragraphs>33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2025-08-21T07:53:00Z</dcterms:created>
  <dc:creator>Jasmina Matika</dc:creator>
  <dc:description/>
  <cp:keywords/>
  <cp:lastModifiedBy>Jasmina Matika</cp:lastModifiedBy>
  <dcterms:modified xmlns:xsi="http://www.w3.org/2001/XMLSchema-instance" xsi:type="dcterms:W3CDTF">2025-09-03T13:05:00Z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St-383/2024-37 / Zapisnik - Skupština vjerovnika (St-383-24 - ZAPISNIK - SKUPŠTINA VJEROVNIKA - 3-9-2025.docx)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